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7FD" w:rsidRDefault="000437FD" w:rsidP="00960C1D">
      <w:pPr>
        <w:pStyle w:val="Title"/>
      </w:pPr>
      <w:r>
        <w:t>Государственное некоммерческое финансово-кредитное учреждение</w:t>
      </w:r>
    </w:p>
    <w:p w:rsidR="000437FD" w:rsidRDefault="000437FD" w:rsidP="00960C1D">
      <w:pPr>
        <w:pStyle w:val="Title"/>
      </w:pPr>
      <w:r>
        <w:t>КИРОВСКИЙ ОБЛАСТНОЙ ТЕРРИТОРИАЛЬНЫЙ ФОНД</w:t>
      </w:r>
    </w:p>
    <w:p w:rsidR="000437FD" w:rsidRDefault="000437FD" w:rsidP="00960C1D">
      <w:pPr>
        <w:jc w:val="center"/>
        <w:rPr>
          <w:b/>
        </w:rPr>
      </w:pPr>
      <w:r>
        <w:rPr>
          <w:b/>
        </w:rPr>
        <w:t>ОБЯЗАТЕЛЬНОГО МЕДИЦИНСКОГО СТРАХОВАНИЯ</w:t>
      </w:r>
    </w:p>
    <w:p w:rsidR="000437FD" w:rsidRDefault="000437FD" w:rsidP="00960C1D">
      <w:pPr>
        <w:jc w:val="center"/>
        <w:rPr>
          <w:b/>
        </w:rPr>
      </w:pPr>
    </w:p>
    <w:p w:rsidR="000437FD" w:rsidRDefault="000437FD" w:rsidP="00960C1D">
      <w:pPr>
        <w:jc w:val="center"/>
        <w:rPr>
          <w:b/>
        </w:rPr>
      </w:pPr>
      <w:r>
        <w:rPr>
          <w:b/>
        </w:rPr>
        <w:t>ПРИКАЗ</w:t>
      </w:r>
    </w:p>
    <w:p w:rsidR="000437FD" w:rsidRPr="003B105E" w:rsidRDefault="000437FD" w:rsidP="00960C1D">
      <w:pPr>
        <w:jc w:val="both"/>
        <w:rPr>
          <w:b/>
        </w:rPr>
      </w:pPr>
    </w:p>
    <w:p w:rsidR="000437FD" w:rsidRPr="003B105E" w:rsidRDefault="000437FD" w:rsidP="00960C1D">
      <w:pPr>
        <w:jc w:val="both"/>
        <w:rPr>
          <w:b/>
        </w:rPr>
      </w:pPr>
    </w:p>
    <w:p w:rsidR="000437FD" w:rsidRPr="00116B57" w:rsidRDefault="000437FD" w:rsidP="00960C1D">
      <w:pPr>
        <w:jc w:val="both"/>
      </w:pPr>
      <w:r>
        <w:t xml:space="preserve">           </w:t>
      </w:r>
      <w:r w:rsidRPr="00CD494A">
        <w:t>06</w:t>
      </w:r>
      <w:r>
        <w:t>.02.201</w:t>
      </w:r>
      <w:r w:rsidRPr="00D96863">
        <w:t>5</w:t>
      </w:r>
      <w:r w:rsidRPr="006E1F19">
        <w:t xml:space="preserve"> </w:t>
      </w:r>
      <w:r>
        <w:t>года</w:t>
      </w:r>
      <w:r w:rsidRPr="006E1F19">
        <w:t xml:space="preserve">                        </w:t>
      </w:r>
      <w:r>
        <w:t xml:space="preserve">                                                                   № 82</w:t>
      </w:r>
    </w:p>
    <w:p w:rsidR="000437FD" w:rsidRPr="003B105E" w:rsidRDefault="000437FD" w:rsidP="00960C1D">
      <w:pPr>
        <w:pStyle w:val="Heading1"/>
        <w:numPr>
          <w:ilvl w:val="0"/>
          <w:numId w:val="0"/>
        </w:numPr>
      </w:pPr>
      <w:r>
        <w:t>Киров</w:t>
      </w:r>
    </w:p>
    <w:p w:rsidR="000437FD" w:rsidRDefault="000437FD" w:rsidP="00960C1D">
      <w:pPr>
        <w:jc w:val="center"/>
      </w:pPr>
    </w:p>
    <w:p w:rsidR="000437FD" w:rsidRDefault="000437FD" w:rsidP="00960C1D">
      <w:pPr>
        <w:jc w:val="center"/>
      </w:pPr>
    </w:p>
    <w:p w:rsidR="000437FD" w:rsidRDefault="000437FD" w:rsidP="00960C1D">
      <w:r>
        <w:t>Об утверждении Перечня медицинских</w:t>
      </w:r>
    </w:p>
    <w:p w:rsidR="000437FD" w:rsidRDefault="000437FD" w:rsidP="003D134C">
      <w:r>
        <w:t>организаций, рекомендованных страховым</w:t>
      </w:r>
    </w:p>
    <w:p w:rsidR="000437FD" w:rsidRDefault="000437FD" w:rsidP="005072E9">
      <w:r>
        <w:t>медицинским организациям для проведения</w:t>
      </w:r>
    </w:p>
    <w:p w:rsidR="000437FD" w:rsidRDefault="000437FD" w:rsidP="003D134C">
      <w:r>
        <w:t>в</w:t>
      </w:r>
      <w:r w:rsidRPr="003D1D8B">
        <w:t xml:space="preserve"> 2015 </w:t>
      </w:r>
      <w:r>
        <w:t>году</w:t>
      </w:r>
      <w:r w:rsidRPr="003D1D8B">
        <w:t xml:space="preserve"> </w:t>
      </w:r>
      <w:r>
        <w:t xml:space="preserve">социологического опроса </w:t>
      </w:r>
    </w:p>
    <w:p w:rsidR="000437FD" w:rsidRDefault="000437FD" w:rsidP="00960C1D">
      <w:r>
        <w:t xml:space="preserve">застрахованных граждан об удовлетворенности </w:t>
      </w:r>
    </w:p>
    <w:p w:rsidR="000437FD" w:rsidRDefault="000437FD" w:rsidP="00960C1D">
      <w:r>
        <w:t xml:space="preserve">доступностью и качеством медицинской помощи </w:t>
      </w:r>
    </w:p>
    <w:p w:rsidR="000437FD" w:rsidRDefault="000437FD" w:rsidP="00960C1D"/>
    <w:p w:rsidR="000437FD" w:rsidRDefault="000437FD" w:rsidP="00960C1D">
      <w:pPr>
        <w:jc w:val="both"/>
      </w:pPr>
      <w:r>
        <w:tab/>
        <w:t xml:space="preserve">В соответствии с Правилами проведения анкетирования застрахованных лиц об удовлетворенности доступностью и качеством медицинской помощи, утвержденными приказом директора Кировского областного территориального фонда обязательного медицинского страхования от </w:t>
      </w:r>
      <w:r w:rsidRPr="00D96863">
        <w:t>28.01.</w:t>
      </w:r>
      <w:r>
        <w:t>201</w:t>
      </w:r>
      <w:r w:rsidRPr="00D96863">
        <w:t>5</w:t>
      </w:r>
      <w:r>
        <w:t xml:space="preserve"> № </w:t>
      </w:r>
      <w:r w:rsidRPr="00D96863">
        <w:t>54</w:t>
      </w:r>
      <w:r>
        <w:t>, с целью проведения анкетирования застрахованных лиц об удовлетворенности доступностью и качеством медицинской помощи в 2015 году в медицинских организациях, осуществляющих деятельность в сфере  обязательного медицинского страхования на территории Кировской области,</w:t>
      </w:r>
    </w:p>
    <w:p w:rsidR="000437FD" w:rsidRDefault="000437FD" w:rsidP="00011F4E">
      <w:pPr>
        <w:ind w:firstLine="708"/>
        <w:jc w:val="both"/>
      </w:pPr>
      <w:r>
        <w:t>ПРИКАЗЫВАЮ:</w:t>
      </w:r>
    </w:p>
    <w:p w:rsidR="000437FD" w:rsidRDefault="000437FD" w:rsidP="00960C1D">
      <w:pPr>
        <w:jc w:val="both"/>
      </w:pPr>
      <w:r>
        <w:tab/>
        <w:t>1.Утвердить Перечень медицинских организаций, рекомендованных страховым медицинским организациям для проведения социологического опроса застрахованных  граждан об удовлетворенности доступностью и качеством медицинской помощи в 2015  году (далее – Перечень). Прилагается.</w:t>
      </w:r>
    </w:p>
    <w:p w:rsidR="000437FD" w:rsidRDefault="000437FD" w:rsidP="00960C1D">
      <w:pPr>
        <w:jc w:val="both"/>
      </w:pPr>
      <w:r>
        <w:tab/>
        <w:t>2.Лобановой Ираиде Павловне, начальнику отдела организации обязательного медицинского страхования управления организации обязательного медицинского страхования, довести настоящий приказ до сведения руководителей страховых медицинских организаций и разместить Перечень на сайте Кировского областного территориального фонда обязательного медицинского страхования.</w:t>
      </w:r>
    </w:p>
    <w:p w:rsidR="000437FD" w:rsidRDefault="000437FD" w:rsidP="00960C1D">
      <w:pPr>
        <w:jc w:val="both"/>
      </w:pPr>
      <w:r>
        <w:tab/>
        <w:t xml:space="preserve">3.Контроль за исполнением приказа возложить на Полякову Наталью Александровну, заместителя директора по организации обязательного медицинского страхования. </w:t>
      </w:r>
    </w:p>
    <w:p w:rsidR="000437FD" w:rsidRDefault="000437FD" w:rsidP="00960C1D">
      <w:pPr>
        <w:jc w:val="both"/>
      </w:pPr>
    </w:p>
    <w:p w:rsidR="000437FD" w:rsidRPr="003D5F52" w:rsidRDefault="000437FD" w:rsidP="00AF349B">
      <w:pPr>
        <w:jc w:val="center"/>
      </w:pPr>
    </w:p>
    <w:p w:rsidR="000437FD" w:rsidRPr="00F75052" w:rsidRDefault="000437FD" w:rsidP="00F75052">
      <w:pPr>
        <w:jc w:val="both"/>
      </w:pPr>
      <w:r>
        <w:t>Директор                                                                                                               Н.В.Куликова</w:t>
      </w:r>
    </w:p>
    <w:p w:rsidR="000437FD" w:rsidRPr="00CD494A" w:rsidRDefault="000437FD" w:rsidP="00AF349B">
      <w:pPr>
        <w:jc w:val="center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4540"/>
      </w:tblGrid>
      <w:tr w:rsidR="000437FD" w:rsidTr="00F7505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0437FD" w:rsidRPr="00DC0916" w:rsidRDefault="000437FD" w:rsidP="00AF349B">
            <w:r w:rsidRPr="00DC0916">
              <w:t>Согласовано:</w:t>
            </w:r>
          </w:p>
          <w:p w:rsidR="000437FD" w:rsidRPr="00DC0916" w:rsidRDefault="000437FD" w:rsidP="00AF349B"/>
          <w:p w:rsidR="000437FD" w:rsidRPr="00DC0916" w:rsidRDefault="000437FD" w:rsidP="00AF349B">
            <w:r w:rsidRPr="00DC0916">
              <w:t>Заместитель директора по организации</w:t>
            </w:r>
          </w:p>
          <w:p w:rsidR="000437FD" w:rsidRPr="00DC0916" w:rsidRDefault="000437FD" w:rsidP="00DA4D0C">
            <w:r w:rsidRPr="00DC0916">
              <w:t>обязательного медицинского страхования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:rsidR="000437FD" w:rsidRPr="00DC0916" w:rsidRDefault="000437FD" w:rsidP="00BE6A13">
            <w:pPr>
              <w:jc w:val="center"/>
            </w:pPr>
          </w:p>
          <w:p w:rsidR="000437FD" w:rsidRPr="00DC0916" w:rsidRDefault="000437FD" w:rsidP="00BE6A13">
            <w:pPr>
              <w:jc w:val="center"/>
            </w:pPr>
          </w:p>
          <w:p w:rsidR="000437FD" w:rsidRPr="00DC0916" w:rsidRDefault="000437FD" w:rsidP="00BE6A13">
            <w:pPr>
              <w:jc w:val="center"/>
            </w:pPr>
            <w:r w:rsidRPr="00DC0916">
              <w:t xml:space="preserve">                                      </w:t>
            </w:r>
          </w:p>
          <w:p w:rsidR="000437FD" w:rsidRPr="00DC0916" w:rsidRDefault="000437FD" w:rsidP="00BE6A13">
            <w:pPr>
              <w:jc w:val="center"/>
            </w:pPr>
            <w:r w:rsidRPr="00DC0916">
              <w:t xml:space="preserve">                         </w:t>
            </w:r>
            <w:r w:rsidRPr="003D5F52">
              <w:t xml:space="preserve">   </w:t>
            </w:r>
            <w:r w:rsidRPr="00DC0916">
              <w:t xml:space="preserve"> </w:t>
            </w:r>
            <w:r>
              <w:t xml:space="preserve">            </w:t>
            </w:r>
            <w:r w:rsidRPr="00DC0916">
              <w:t xml:space="preserve">Н.А.Полякова                                   </w:t>
            </w:r>
          </w:p>
          <w:p w:rsidR="000437FD" w:rsidRPr="00DC0916" w:rsidRDefault="000437FD" w:rsidP="00BE6A13">
            <w:pPr>
              <w:jc w:val="center"/>
            </w:pPr>
            <w:r w:rsidRPr="00DC0916">
              <w:t xml:space="preserve">                                          </w:t>
            </w:r>
          </w:p>
        </w:tc>
      </w:tr>
      <w:tr w:rsidR="000437FD" w:rsidTr="00F7505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0437FD" w:rsidRPr="00DC0916" w:rsidRDefault="000437FD" w:rsidP="00332989"/>
          <w:p w:rsidR="000437FD" w:rsidRPr="00DC0916" w:rsidRDefault="000437FD" w:rsidP="00AF349B">
            <w:r w:rsidRPr="00DC0916">
              <w:t>Начальник отдела</w:t>
            </w:r>
          </w:p>
          <w:p w:rsidR="000437FD" w:rsidRPr="00DC0916" w:rsidRDefault="000437FD" w:rsidP="00AF349B">
            <w:r w:rsidRPr="00DC0916">
              <w:t>правовой и кадровой работы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:rsidR="000437FD" w:rsidRPr="00DC0916" w:rsidRDefault="000437FD" w:rsidP="00BE6A13">
            <w:pPr>
              <w:jc w:val="center"/>
            </w:pPr>
          </w:p>
          <w:p w:rsidR="000437FD" w:rsidRPr="00DC0916" w:rsidRDefault="000437FD" w:rsidP="00BE6A13">
            <w:pPr>
              <w:jc w:val="center"/>
            </w:pPr>
          </w:p>
          <w:p w:rsidR="000437FD" w:rsidRPr="00DC0916" w:rsidRDefault="000437FD" w:rsidP="00BE6A13">
            <w:pPr>
              <w:jc w:val="center"/>
            </w:pPr>
            <w:r w:rsidRPr="00DC0916">
              <w:t xml:space="preserve">                             </w:t>
            </w:r>
            <w:r w:rsidRPr="003D5F52">
              <w:t xml:space="preserve">    </w:t>
            </w:r>
            <w:r>
              <w:t xml:space="preserve">  </w:t>
            </w:r>
            <w:r w:rsidRPr="00DC0916">
              <w:t xml:space="preserve"> </w:t>
            </w:r>
            <w:r>
              <w:t xml:space="preserve">   </w:t>
            </w:r>
            <w:r w:rsidRPr="00DC0916">
              <w:t>С.Ю.Кропачева</w:t>
            </w:r>
          </w:p>
        </w:tc>
      </w:tr>
      <w:tr w:rsidR="000437FD" w:rsidTr="00F7505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0437FD" w:rsidRPr="00E13471" w:rsidRDefault="000437FD" w:rsidP="004278CD"/>
          <w:p w:rsidR="000437FD" w:rsidRPr="00E13471" w:rsidRDefault="000437FD" w:rsidP="004278CD">
            <w:r w:rsidRPr="00E13471">
              <w:t>Начальник управления организации</w:t>
            </w:r>
          </w:p>
          <w:p w:rsidR="000437FD" w:rsidRPr="00E13471" w:rsidRDefault="000437FD" w:rsidP="004278CD">
            <w:r w:rsidRPr="00E13471">
              <w:t>обязательного медицинского страхования</w:t>
            </w:r>
          </w:p>
          <w:p w:rsidR="000437FD" w:rsidRPr="00E13471" w:rsidRDefault="000437FD" w:rsidP="00E13471">
            <w:pPr>
              <w:jc w:val="center"/>
            </w:pPr>
          </w:p>
          <w:p w:rsidR="000437FD" w:rsidRPr="00E13471" w:rsidRDefault="000437FD" w:rsidP="004278CD">
            <w:r w:rsidRPr="00E13471">
              <w:t>Начальник отдела организации</w:t>
            </w:r>
          </w:p>
          <w:p w:rsidR="000437FD" w:rsidRPr="00E13471" w:rsidRDefault="000437FD" w:rsidP="004278CD">
            <w:r w:rsidRPr="00E13471">
              <w:t>обязательного медицинского страхования управления организации обязательного медицинского страхования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:rsidR="000437FD" w:rsidRPr="00E13471" w:rsidRDefault="000437FD" w:rsidP="00BE6A13">
            <w:pPr>
              <w:jc w:val="center"/>
            </w:pPr>
          </w:p>
          <w:p w:rsidR="000437FD" w:rsidRPr="00E13471" w:rsidRDefault="000437FD" w:rsidP="00BE6A13">
            <w:pPr>
              <w:jc w:val="center"/>
            </w:pPr>
          </w:p>
          <w:p w:rsidR="000437FD" w:rsidRPr="00E13471" w:rsidRDefault="000437FD" w:rsidP="00BE6A13">
            <w:pPr>
              <w:jc w:val="center"/>
            </w:pPr>
            <w:r w:rsidRPr="00E13471">
              <w:t xml:space="preserve">                                       С.А.Ключерова</w:t>
            </w:r>
          </w:p>
          <w:p w:rsidR="000437FD" w:rsidRPr="00E13471" w:rsidRDefault="000437FD" w:rsidP="00BE6A13">
            <w:pPr>
              <w:jc w:val="center"/>
            </w:pPr>
          </w:p>
          <w:p w:rsidR="000437FD" w:rsidRPr="00E13471" w:rsidRDefault="000437FD" w:rsidP="00BE6A13">
            <w:pPr>
              <w:jc w:val="center"/>
            </w:pPr>
          </w:p>
          <w:p w:rsidR="000437FD" w:rsidRPr="00E13471" w:rsidRDefault="000437FD" w:rsidP="00BE6A13">
            <w:pPr>
              <w:jc w:val="center"/>
            </w:pPr>
          </w:p>
          <w:p w:rsidR="000437FD" w:rsidRPr="00E13471" w:rsidRDefault="000437FD" w:rsidP="00BE6A13">
            <w:pPr>
              <w:jc w:val="center"/>
            </w:pPr>
          </w:p>
          <w:p w:rsidR="000437FD" w:rsidRPr="00E13471" w:rsidRDefault="000437FD" w:rsidP="00BE6A13">
            <w:pPr>
              <w:jc w:val="center"/>
            </w:pPr>
            <w:r w:rsidRPr="00E13471">
              <w:t xml:space="preserve">                                      И.П.Лобанова</w:t>
            </w:r>
          </w:p>
          <w:p w:rsidR="000437FD" w:rsidRPr="00E13471" w:rsidRDefault="000437FD" w:rsidP="00BE6A13">
            <w:pPr>
              <w:jc w:val="center"/>
            </w:pPr>
          </w:p>
        </w:tc>
      </w:tr>
      <w:tr w:rsidR="000437FD" w:rsidTr="00F7505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0437FD" w:rsidRPr="00E13471" w:rsidRDefault="000437FD" w:rsidP="00E40FB8"/>
          <w:p w:rsidR="000437FD" w:rsidRPr="00E13471" w:rsidRDefault="000437FD" w:rsidP="00E40FB8"/>
          <w:p w:rsidR="000437FD" w:rsidRDefault="000437FD" w:rsidP="005072E9">
            <w:r w:rsidRPr="00E13471">
              <w:t>С приказом ознакомлены:</w:t>
            </w:r>
          </w:p>
          <w:p w:rsidR="000437FD" w:rsidRDefault="000437FD" w:rsidP="00BB5D30"/>
          <w:p w:rsidR="000437FD" w:rsidRDefault="000437FD" w:rsidP="00BB5D30">
            <w:r w:rsidRPr="00E13471">
              <w:t xml:space="preserve">Начальник </w:t>
            </w:r>
            <w:r>
              <w:t xml:space="preserve"> </w:t>
            </w:r>
            <w:r w:rsidRPr="00E13471">
              <w:t xml:space="preserve"> управления организации </w:t>
            </w:r>
          </w:p>
          <w:p w:rsidR="000437FD" w:rsidRDefault="000437FD" w:rsidP="00BB5D30">
            <w:r w:rsidRPr="00E13471">
              <w:t>обязательного медицинского страхования</w:t>
            </w:r>
            <w:r>
              <w:t xml:space="preserve">                                               </w:t>
            </w:r>
          </w:p>
          <w:p w:rsidR="000437FD" w:rsidRPr="00E13471" w:rsidRDefault="000437FD" w:rsidP="005072E9"/>
          <w:p w:rsidR="000437FD" w:rsidRPr="00E13471" w:rsidRDefault="000437FD" w:rsidP="00BB5D30">
            <w:r w:rsidRPr="00E13471">
              <w:t>Начальник отдела организации</w:t>
            </w:r>
          </w:p>
          <w:p w:rsidR="000437FD" w:rsidRPr="00E13471" w:rsidRDefault="000437FD" w:rsidP="00BB5D30">
            <w:r w:rsidRPr="00E13471">
              <w:t>обязательного медицинского страхования управления организации обязательного медицинского страхования</w:t>
            </w:r>
          </w:p>
          <w:p w:rsidR="000437FD" w:rsidRPr="00E13471" w:rsidRDefault="000437FD" w:rsidP="0021350D"/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:rsidR="000437FD" w:rsidRPr="00E13471" w:rsidRDefault="000437FD" w:rsidP="00BE6A13">
            <w:pPr>
              <w:jc w:val="center"/>
            </w:pPr>
          </w:p>
          <w:p w:rsidR="000437FD" w:rsidRPr="00E13471" w:rsidRDefault="000437FD" w:rsidP="00BE6A13">
            <w:pPr>
              <w:jc w:val="center"/>
            </w:pPr>
          </w:p>
          <w:p w:rsidR="000437FD" w:rsidRPr="00E13471" w:rsidRDefault="000437FD" w:rsidP="00BE6A13">
            <w:pPr>
              <w:jc w:val="center"/>
            </w:pPr>
            <w:r w:rsidRPr="00E13471">
              <w:t xml:space="preserve">                                     </w:t>
            </w:r>
          </w:p>
          <w:p w:rsidR="000437FD" w:rsidRPr="00E13471" w:rsidRDefault="000437FD" w:rsidP="00215563">
            <w:r w:rsidRPr="00E13471">
              <w:t xml:space="preserve">                </w:t>
            </w:r>
            <w:r>
              <w:t xml:space="preserve">                    </w:t>
            </w:r>
            <w:r w:rsidRPr="00E13471">
              <w:t xml:space="preserve">                                   </w:t>
            </w:r>
          </w:p>
          <w:p w:rsidR="000437FD" w:rsidRPr="00E13471" w:rsidRDefault="000437FD" w:rsidP="00BE6A13">
            <w:pPr>
              <w:jc w:val="center"/>
            </w:pPr>
            <w:r w:rsidRPr="00E13471">
              <w:t xml:space="preserve">                                   </w:t>
            </w:r>
          </w:p>
          <w:p w:rsidR="000437FD" w:rsidRDefault="000437FD" w:rsidP="00BE6A13">
            <w:pPr>
              <w:jc w:val="center"/>
            </w:pPr>
          </w:p>
          <w:p w:rsidR="000437FD" w:rsidRDefault="000437FD" w:rsidP="00BE6A13">
            <w:pPr>
              <w:jc w:val="center"/>
            </w:pPr>
            <w:r>
              <w:t xml:space="preserve">                                      С.А.Ключерова</w:t>
            </w:r>
            <w:r w:rsidRPr="00E13471">
              <w:t xml:space="preserve">                                    </w:t>
            </w:r>
          </w:p>
          <w:p w:rsidR="000437FD" w:rsidRDefault="000437FD" w:rsidP="00BE6A13">
            <w:pPr>
              <w:jc w:val="center"/>
            </w:pPr>
            <w:r>
              <w:t xml:space="preserve">                                        </w:t>
            </w:r>
          </w:p>
          <w:p w:rsidR="000437FD" w:rsidRDefault="000437FD" w:rsidP="00BE6A13">
            <w:pPr>
              <w:jc w:val="center"/>
            </w:pPr>
          </w:p>
          <w:p w:rsidR="000437FD" w:rsidRDefault="000437FD" w:rsidP="00BE6A13">
            <w:pPr>
              <w:jc w:val="center"/>
            </w:pPr>
          </w:p>
          <w:p w:rsidR="000437FD" w:rsidRDefault="000437FD" w:rsidP="00BE6A13">
            <w:pPr>
              <w:jc w:val="center"/>
            </w:pPr>
          </w:p>
          <w:p w:rsidR="000437FD" w:rsidRPr="00E13471" w:rsidRDefault="000437FD" w:rsidP="00BE6A13">
            <w:pPr>
              <w:jc w:val="center"/>
            </w:pPr>
            <w:r>
              <w:t xml:space="preserve">                                           </w:t>
            </w:r>
            <w:r w:rsidRPr="00E13471">
              <w:t>И.П.Лобанова</w:t>
            </w:r>
          </w:p>
          <w:p w:rsidR="000437FD" w:rsidRPr="00BB5D30" w:rsidRDefault="000437FD" w:rsidP="00BE6A13">
            <w:pPr>
              <w:jc w:val="center"/>
            </w:pPr>
            <w:r w:rsidRPr="00BB5D30">
              <w:t xml:space="preserve"> </w:t>
            </w:r>
          </w:p>
          <w:p w:rsidR="000437FD" w:rsidRPr="00E13471" w:rsidRDefault="000437FD" w:rsidP="00BE6A13">
            <w:pPr>
              <w:jc w:val="center"/>
            </w:pPr>
          </w:p>
          <w:p w:rsidR="000437FD" w:rsidRPr="00E13471" w:rsidRDefault="000437FD" w:rsidP="00BE6A13">
            <w:pPr>
              <w:jc w:val="center"/>
            </w:pPr>
          </w:p>
          <w:p w:rsidR="000437FD" w:rsidRPr="00E13471" w:rsidRDefault="000437FD" w:rsidP="00BE6A13">
            <w:pPr>
              <w:jc w:val="center"/>
            </w:pPr>
          </w:p>
          <w:p w:rsidR="000437FD" w:rsidRPr="00E13471" w:rsidRDefault="000437FD" w:rsidP="00BE6A13">
            <w:pPr>
              <w:jc w:val="center"/>
            </w:pPr>
            <w:r>
              <w:t xml:space="preserve">                                     </w:t>
            </w:r>
            <w:r w:rsidRPr="00E13471">
              <w:t xml:space="preserve">  </w:t>
            </w:r>
          </w:p>
          <w:p w:rsidR="000437FD" w:rsidRPr="00E13471" w:rsidRDefault="000437FD" w:rsidP="00BE6A13">
            <w:pPr>
              <w:jc w:val="center"/>
            </w:pPr>
          </w:p>
        </w:tc>
      </w:tr>
    </w:tbl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AF349B">
      <w:pPr>
        <w:jc w:val="center"/>
      </w:pPr>
    </w:p>
    <w:p w:rsidR="000437FD" w:rsidRDefault="000437FD" w:rsidP="009068E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3"/>
        <w:gridCol w:w="5244"/>
      </w:tblGrid>
      <w:tr w:rsidR="000437FD" w:rsidTr="00992BE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0437FD" w:rsidRDefault="000437FD" w:rsidP="00992BE1">
            <w:pPr>
              <w:jc w:val="center"/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0437FD" w:rsidRPr="00116B57" w:rsidRDefault="000437FD" w:rsidP="00992BE1">
            <w:r>
              <w:t xml:space="preserve">Утвержден </w:t>
            </w:r>
          </w:p>
          <w:p w:rsidR="000437FD" w:rsidRPr="00571441" w:rsidRDefault="000437FD" w:rsidP="00992BE1">
            <w:r>
              <w:t>приказом директора Кировского областного территориального фонда обязательного медицинского страхования</w:t>
            </w:r>
          </w:p>
          <w:p w:rsidR="000437FD" w:rsidRDefault="000437FD" w:rsidP="00992BE1">
            <w:r>
              <w:t xml:space="preserve">от______2015    № _________ </w:t>
            </w:r>
          </w:p>
        </w:tc>
      </w:tr>
    </w:tbl>
    <w:p w:rsidR="000437FD" w:rsidRDefault="000437FD" w:rsidP="00116B57">
      <w:pPr>
        <w:jc w:val="center"/>
      </w:pPr>
    </w:p>
    <w:p w:rsidR="000437FD" w:rsidRDefault="000437FD" w:rsidP="00116B57">
      <w:pPr>
        <w:jc w:val="center"/>
      </w:pPr>
    </w:p>
    <w:p w:rsidR="000437FD" w:rsidRDefault="000437FD" w:rsidP="00116B57">
      <w:pPr>
        <w:jc w:val="center"/>
      </w:pPr>
      <w:r>
        <w:t xml:space="preserve">Перечень медицинских организаций, рекомендованных </w:t>
      </w:r>
    </w:p>
    <w:p w:rsidR="000437FD" w:rsidRDefault="000437FD" w:rsidP="00116B57">
      <w:pPr>
        <w:jc w:val="center"/>
      </w:pPr>
      <w:r>
        <w:t>страховым медицинским организациям</w:t>
      </w:r>
    </w:p>
    <w:p w:rsidR="000437FD" w:rsidRDefault="000437FD" w:rsidP="00116B57">
      <w:pPr>
        <w:jc w:val="center"/>
      </w:pPr>
      <w:r>
        <w:t>для проведения социологического опроса  застрахованных</w:t>
      </w:r>
    </w:p>
    <w:p w:rsidR="000437FD" w:rsidRDefault="000437FD" w:rsidP="00116B57">
      <w:pPr>
        <w:jc w:val="center"/>
      </w:pPr>
      <w:r>
        <w:t xml:space="preserve">граждан об удовлетворенности доступностью и качеством медицинской </w:t>
      </w:r>
    </w:p>
    <w:p w:rsidR="000437FD" w:rsidRDefault="000437FD" w:rsidP="00116B57">
      <w:pPr>
        <w:jc w:val="center"/>
      </w:pPr>
      <w:r>
        <w:t>помощи в 2015 году</w:t>
      </w:r>
    </w:p>
    <w:p w:rsidR="000437FD" w:rsidRDefault="000437FD" w:rsidP="00116B57">
      <w:pPr>
        <w:jc w:val="both"/>
      </w:pPr>
    </w:p>
    <w:p w:rsidR="000437FD" w:rsidRPr="006D58BB" w:rsidRDefault="000437FD" w:rsidP="00116B57">
      <w:pPr>
        <w:numPr>
          <w:ilvl w:val="0"/>
          <w:numId w:val="4"/>
        </w:numPr>
        <w:jc w:val="both"/>
        <w:rPr>
          <w:b/>
        </w:rPr>
      </w:pPr>
      <w:r w:rsidRPr="006D58BB">
        <w:rPr>
          <w:b/>
        </w:rPr>
        <w:t xml:space="preserve"> Филиал «Киров-РОСНО-МС» ОАО «РОСНО-МС»:</w:t>
      </w:r>
    </w:p>
    <w:p w:rsidR="000437FD" w:rsidRDefault="000437FD" w:rsidP="009068E6">
      <w:pPr>
        <w:jc w:val="both"/>
      </w:pPr>
      <w:r>
        <w:rPr>
          <w:rFonts w:ascii="Arial CYR" w:hAnsi="Arial CYR" w:cs="Arial CYR"/>
          <w:color w:val="000080"/>
          <w:sz w:val="20"/>
          <w:szCs w:val="20"/>
        </w:rPr>
        <w:t xml:space="preserve"> </w:t>
      </w:r>
    </w:p>
    <w:p w:rsidR="000437FD" w:rsidRDefault="000437FD" w:rsidP="003E54E9">
      <w:pPr>
        <w:jc w:val="both"/>
      </w:pPr>
      <w:r>
        <w:t>1.КОГБУЗ  «Юрьянская районная больница»;</w:t>
      </w:r>
    </w:p>
    <w:p w:rsidR="000437FD" w:rsidRDefault="000437FD" w:rsidP="003E54E9">
      <w:pPr>
        <w:jc w:val="both"/>
      </w:pPr>
      <w:r>
        <w:t>2.КОГБУЗ  «Мурашинская центральная районная больница»;</w:t>
      </w:r>
    </w:p>
    <w:p w:rsidR="000437FD" w:rsidRDefault="000437FD" w:rsidP="003E54E9">
      <w:pPr>
        <w:jc w:val="both"/>
      </w:pPr>
      <w:r>
        <w:t>3.</w:t>
      </w:r>
      <w:r w:rsidRPr="00116B57">
        <w:t xml:space="preserve">КОГБУЗ </w:t>
      </w:r>
      <w:r w:rsidRPr="00195F6F">
        <w:t>"Санчурская ц</w:t>
      </w:r>
      <w:r>
        <w:t>ентральная районная больница имени</w:t>
      </w:r>
      <w:r w:rsidRPr="00195F6F">
        <w:t xml:space="preserve"> заслуж</w:t>
      </w:r>
      <w:r>
        <w:t>енного врача РСФСР А.И. Прохорова»;</w:t>
      </w:r>
    </w:p>
    <w:p w:rsidR="000437FD" w:rsidRDefault="000437FD" w:rsidP="003E54E9">
      <w:pPr>
        <w:jc w:val="both"/>
      </w:pPr>
      <w:r>
        <w:t>4.</w:t>
      </w:r>
      <w:r w:rsidRPr="00AE63B6">
        <w:t xml:space="preserve"> </w:t>
      </w:r>
      <w:r>
        <w:t>КОГБУЗ  «Тужинская центральная районная больница»;</w:t>
      </w:r>
    </w:p>
    <w:p w:rsidR="000437FD" w:rsidRDefault="000437FD" w:rsidP="003E54E9">
      <w:pPr>
        <w:jc w:val="both"/>
      </w:pPr>
      <w:r>
        <w:t>5.</w:t>
      </w:r>
      <w:r w:rsidRPr="00AE63B6">
        <w:t xml:space="preserve"> </w:t>
      </w:r>
      <w:r>
        <w:t>КОГБУЗ  «Верхошижемская центральная районная больница»;</w:t>
      </w:r>
    </w:p>
    <w:p w:rsidR="000437FD" w:rsidRDefault="000437FD" w:rsidP="003E54E9">
      <w:pPr>
        <w:jc w:val="both"/>
      </w:pPr>
      <w:r>
        <w:t>6.</w:t>
      </w:r>
      <w:r w:rsidRPr="00AE63B6">
        <w:t xml:space="preserve"> </w:t>
      </w:r>
      <w:r>
        <w:t>КОГБУЗ  «Лебяжская центральная районная больница;</w:t>
      </w:r>
    </w:p>
    <w:p w:rsidR="000437FD" w:rsidRDefault="000437FD" w:rsidP="003E54E9">
      <w:pPr>
        <w:jc w:val="both"/>
      </w:pPr>
      <w:r>
        <w:t>7.</w:t>
      </w:r>
      <w:r w:rsidRPr="00AE63B6">
        <w:t xml:space="preserve"> </w:t>
      </w:r>
      <w:r>
        <w:t>КОГБУЗ  «Советская центральная районная больница»;</w:t>
      </w:r>
    </w:p>
    <w:p w:rsidR="000437FD" w:rsidRDefault="000437FD" w:rsidP="003E54E9">
      <w:pPr>
        <w:jc w:val="both"/>
      </w:pPr>
      <w:r>
        <w:t>8.</w:t>
      </w:r>
      <w:r w:rsidRPr="00AE63B6">
        <w:t xml:space="preserve"> </w:t>
      </w:r>
      <w:r>
        <w:t>КОГБУЗ  «Уржумская центральная районная больница»;</w:t>
      </w:r>
    </w:p>
    <w:p w:rsidR="000437FD" w:rsidRDefault="000437FD" w:rsidP="003E54E9">
      <w:pPr>
        <w:jc w:val="both"/>
      </w:pPr>
      <w:r>
        <w:t>9.</w:t>
      </w:r>
      <w:r w:rsidRPr="00AE63B6">
        <w:t xml:space="preserve"> </w:t>
      </w:r>
      <w:r>
        <w:t>КОГБУЗ  «Орловская центральная районная больница»;</w:t>
      </w:r>
    </w:p>
    <w:p w:rsidR="000437FD" w:rsidRDefault="000437FD" w:rsidP="003E54E9">
      <w:pPr>
        <w:jc w:val="both"/>
      </w:pPr>
      <w:r>
        <w:t>10.</w:t>
      </w:r>
      <w:r w:rsidRPr="00AE63B6">
        <w:t xml:space="preserve"> </w:t>
      </w:r>
      <w:r>
        <w:t>КОГБУЗ «Котельничская центральная районная больница»;</w:t>
      </w:r>
    </w:p>
    <w:p w:rsidR="000437FD" w:rsidRDefault="000437FD" w:rsidP="003E54E9">
      <w:pPr>
        <w:jc w:val="both"/>
      </w:pPr>
      <w:r>
        <w:t>11.</w:t>
      </w:r>
      <w:r w:rsidRPr="00AE63B6">
        <w:t xml:space="preserve"> </w:t>
      </w:r>
      <w:r>
        <w:t>КОГБУЗ «Арбажская центральная районная больница»;</w:t>
      </w:r>
    </w:p>
    <w:p w:rsidR="000437FD" w:rsidRDefault="000437FD" w:rsidP="003E54E9">
      <w:pPr>
        <w:jc w:val="both"/>
      </w:pPr>
      <w:r>
        <w:t>12.</w:t>
      </w:r>
      <w:r w:rsidRPr="00AE63B6">
        <w:t xml:space="preserve"> </w:t>
      </w:r>
      <w:r>
        <w:t>КОГБУЗ «Кикнурская центральная районная больница»;</w:t>
      </w:r>
    </w:p>
    <w:p w:rsidR="000437FD" w:rsidRDefault="000437FD" w:rsidP="003E54E9">
      <w:pPr>
        <w:jc w:val="both"/>
      </w:pPr>
      <w:r>
        <w:t>13.</w:t>
      </w:r>
      <w:r w:rsidRPr="00AE63B6">
        <w:t xml:space="preserve"> </w:t>
      </w:r>
      <w:r>
        <w:t>КОГБУЗ «Пижанская центральная районная больница»;</w:t>
      </w:r>
    </w:p>
    <w:p w:rsidR="000437FD" w:rsidRDefault="000437FD" w:rsidP="003E54E9">
      <w:pPr>
        <w:jc w:val="both"/>
      </w:pPr>
      <w:r>
        <w:t>14.КОГБУЗ «Опаринская центральная районная больница»;</w:t>
      </w:r>
    </w:p>
    <w:p w:rsidR="000437FD" w:rsidRDefault="000437FD" w:rsidP="003E54E9">
      <w:pPr>
        <w:jc w:val="both"/>
      </w:pPr>
      <w:r>
        <w:t>15.</w:t>
      </w:r>
      <w:r w:rsidRPr="00AE63B6">
        <w:t xml:space="preserve"> </w:t>
      </w:r>
      <w:r>
        <w:t>КОГБУЗ «Шабалинская центральная районная больница»;</w:t>
      </w:r>
    </w:p>
    <w:p w:rsidR="000437FD" w:rsidRDefault="000437FD" w:rsidP="003E54E9">
      <w:pPr>
        <w:jc w:val="both"/>
      </w:pPr>
      <w:r>
        <w:t>16.</w:t>
      </w:r>
      <w:r w:rsidRPr="00AE63B6">
        <w:t xml:space="preserve"> </w:t>
      </w:r>
      <w:r>
        <w:t>КОГБУЗ «Лузская центральная районная больница»;</w:t>
      </w:r>
    </w:p>
    <w:p w:rsidR="000437FD" w:rsidRDefault="000437FD" w:rsidP="003E54E9">
      <w:pPr>
        <w:jc w:val="both"/>
      </w:pPr>
      <w:r>
        <w:t>17.</w:t>
      </w:r>
      <w:r w:rsidRPr="00AE63B6">
        <w:t xml:space="preserve"> </w:t>
      </w:r>
      <w:r>
        <w:t>КОГБУЗ «Яранская центральная районная больница»;</w:t>
      </w:r>
    </w:p>
    <w:p w:rsidR="000437FD" w:rsidRDefault="000437FD" w:rsidP="003E54E9">
      <w:pPr>
        <w:jc w:val="both"/>
      </w:pPr>
      <w:r>
        <w:t>18.</w:t>
      </w:r>
      <w:r w:rsidRPr="00AE63B6">
        <w:t xml:space="preserve"> </w:t>
      </w:r>
      <w:r>
        <w:t>КОГБУЗ «Даровская центральная районная больница»;</w:t>
      </w:r>
    </w:p>
    <w:p w:rsidR="000437FD" w:rsidRDefault="000437FD" w:rsidP="003E54E9">
      <w:pPr>
        <w:jc w:val="both"/>
      </w:pPr>
      <w:r>
        <w:t>19.</w:t>
      </w:r>
      <w:r w:rsidRPr="00AE63B6">
        <w:t xml:space="preserve"> </w:t>
      </w:r>
      <w:r>
        <w:t xml:space="preserve">КОГБУЗ «Подосиновская центральная районная больница </w:t>
      </w:r>
    </w:p>
    <w:p w:rsidR="000437FD" w:rsidRDefault="000437FD" w:rsidP="003E54E9">
      <w:pPr>
        <w:jc w:val="both"/>
      </w:pPr>
      <w:r>
        <w:t>имени Н.В.Отрокова»;</w:t>
      </w:r>
    </w:p>
    <w:p w:rsidR="000437FD" w:rsidRDefault="000437FD" w:rsidP="003E54E9">
      <w:pPr>
        <w:jc w:val="both"/>
      </w:pPr>
      <w:r>
        <w:t>20.</w:t>
      </w:r>
      <w:r w:rsidRPr="009329D6">
        <w:t xml:space="preserve"> </w:t>
      </w:r>
      <w:r>
        <w:t>КОГБУЗ «Кирово-Чепецкая центральная районная больница»;</w:t>
      </w:r>
    </w:p>
    <w:p w:rsidR="000437FD" w:rsidRDefault="000437FD" w:rsidP="003E54E9">
      <w:pPr>
        <w:jc w:val="both"/>
      </w:pPr>
      <w:r>
        <w:t>21.</w:t>
      </w:r>
      <w:r w:rsidRPr="009329D6">
        <w:t xml:space="preserve"> </w:t>
      </w:r>
      <w:r>
        <w:t>КОГБУЗ «Вятскополянская центральная районная больница»;</w:t>
      </w:r>
    </w:p>
    <w:p w:rsidR="000437FD" w:rsidRDefault="000437FD" w:rsidP="003E54E9">
      <w:pPr>
        <w:jc w:val="both"/>
      </w:pPr>
      <w:r>
        <w:t>22.</w:t>
      </w:r>
      <w:r w:rsidRPr="009329D6">
        <w:t xml:space="preserve"> </w:t>
      </w:r>
      <w:r>
        <w:t>КОГБУЗ «Малмыжская центральная районная больница»;</w:t>
      </w:r>
    </w:p>
    <w:p w:rsidR="000437FD" w:rsidRDefault="000437FD" w:rsidP="003E54E9">
      <w:pPr>
        <w:jc w:val="both"/>
      </w:pPr>
      <w:r>
        <w:t>23.</w:t>
      </w:r>
      <w:r w:rsidRPr="009329D6">
        <w:t xml:space="preserve"> </w:t>
      </w:r>
      <w:r>
        <w:t>КОГБУЗ «Омутнинская центральная районная больница»;</w:t>
      </w:r>
    </w:p>
    <w:p w:rsidR="000437FD" w:rsidRPr="00A50BA9" w:rsidRDefault="000437FD" w:rsidP="003E54E9">
      <w:pPr>
        <w:jc w:val="both"/>
      </w:pPr>
      <w:r>
        <w:t>24.</w:t>
      </w:r>
      <w:r w:rsidRPr="009329D6">
        <w:t xml:space="preserve"> </w:t>
      </w:r>
      <w:r>
        <w:t>КОГБУЗ «Верхнекамская центральная районная больница»;</w:t>
      </w:r>
    </w:p>
    <w:p w:rsidR="000437FD" w:rsidRPr="00A50BA9" w:rsidRDefault="000437FD" w:rsidP="003E54E9">
      <w:pPr>
        <w:jc w:val="both"/>
      </w:pPr>
      <w:r>
        <w:t xml:space="preserve">25. </w:t>
      </w:r>
      <w:r w:rsidRPr="00A50BA9">
        <w:t xml:space="preserve">ФБУЗ </w:t>
      </w:r>
      <w:r>
        <w:t>«Медико-санитарная часть №52»</w:t>
      </w:r>
      <w:r w:rsidRPr="00CF0F60">
        <w:t xml:space="preserve"> Федерального медико-биологического агентства</w:t>
      </w:r>
      <w:r>
        <w:t>;</w:t>
      </w:r>
    </w:p>
    <w:p w:rsidR="000437FD" w:rsidRPr="00A50BA9" w:rsidRDefault="000437FD" w:rsidP="003E54E9">
      <w:pPr>
        <w:jc w:val="both"/>
      </w:pPr>
      <w:r>
        <w:t>26.</w:t>
      </w:r>
      <w:r w:rsidRPr="009329D6">
        <w:t xml:space="preserve"> </w:t>
      </w:r>
      <w:r>
        <w:t>КОГБУЗ «</w:t>
      </w:r>
      <w:r w:rsidRPr="00A50BA9">
        <w:t>Детский</w:t>
      </w:r>
      <w:r>
        <w:t xml:space="preserve"> клинический консультативно - диагностический центр»;</w:t>
      </w:r>
    </w:p>
    <w:p w:rsidR="000437FD" w:rsidRDefault="000437FD" w:rsidP="003E54E9">
      <w:pPr>
        <w:jc w:val="both"/>
      </w:pPr>
      <w:r>
        <w:t>28.</w:t>
      </w:r>
      <w:r w:rsidRPr="009329D6">
        <w:t xml:space="preserve"> </w:t>
      </w:r>
      <w:r>
        <w:t>КОГБУЗ «Кировская областная детская клиническая больница»;</w:t>
      </w:r>
    </w:p>
    <w:p w:rsidR="000437FD" w:rsidRDefault="000437FD" w:rsidP="003E54E9">
      <w:pPr>
        <w:jc w:val="both"/>
      </w:pPr>
      <w:r>
        <w:t>29.</w:t>
      </w:r>
      <w:r w:rsidRPr="009329D6">
        <w:t xml:space="preserve"> </w:t>
      </w:r>
      <w:r>
        <w:t>КОГБУЗ «Кировская областная клиническая больница №3»;</w:t>
      </w:r>
    </w:p>
    <w:p w:rsidR="000437FD" w:rsidRDefault="000437FD" w:rsidP="003E54E9">
      <w:pPr>
        <w:jc w:val="both"/>
      </w:pPr>
      <w:r>
        <w:t>30.</w:t>
      </w:r>
      <w:r w:rsidRPr="009329D6">
        <w:t xml:space="preserve"> </w:t>
      </w:r>
      <w:r>
        <w:t>КОГБУЗ «Кировский областной клинический онкологический диспансер»;</w:t>
      </w:r>
    </w:p>
    <w:p w:rsidR="000437FD" w:rsidRDefault="000437FD" w:rsidP="003E54E9">
      <w:pPr>
        <w:jc w:val="both"/>
      </w:pPr>
      <w:r>
        <w:t>31.</w:t>
      </w:r>
      <w:r w:rsidRPr="00BA60EB">
        <w:t xml:space="preserve"> </w:t>
      </w:r>
      <w:r>
        <w:t>КОГБУЗ «Кировская областная клиническая больница»;</w:t>
      </w:r>
    </w:p>
    <w:p w:rsidR="000437FD" w:rsidRDefault="000437FD" w:rsidP="003E54E9">
      <w:pPr>
        <w:jc w:val="both"/>
      </w:pPr>
      <w:r>
        <w:t>32.</w:t>
      </w:r>
      <w:r w:rsidRPr="00BA60EB">
        <w:t xml:space="preserve"> </w:t>
      </w:r>
      <w:r>
        <w:t>КОГБУЗ «Кировский областной клинический перинатальный центр»;</w:t>
      </w:r>
    </w:p>
    <w:p w:rsidR="000437FD" w:rsidRDefault="000437FD" w:rsidP="003E54E9">
      <w:pPr>
        <w:jc w:val="both"/>
      </w:pPr>
      <w:r>
        <w:t>33.</w:t>
      </w:r>
      <w:r w:rsidRPr="00BA60EB">
        <w:t xml:space="preserve"> </w:t>
      </w:r>
      <w:r>
        <w:t>КОГБУЗ «Кировская городская клиническая больница № 1»;</w:t>
      </w:r>
    </w:p>
    <w:p w:rsidR="000437FD" w:rsidRDefault="000437FD" w:rsidP="003E54E9">
      <w:pPr>
        <w:jc w:val="both"/>
      </w:pPr>
      <w:r>
        <w:t>34.</w:t>
      </w:r>
      <w:r w:rsidRPr="00BA60EB">
        <w:t xml:space="preserve"> </w:t>
      </w:r>
      <w:r>
        <w:t>КОГБУЗ «Кировская городская больница № 2»;</w:t>
      </w:r>
    </w:p>
    <w:p w:rsidR="000437FD" w:rsidRDefault="000437FD" w:rsidP="003E54E9">
      <w:pPr>
        <w:jc w:val="both"/>
      </w:pPr>
      <w:r>
        <w:t>35.</w:t>
      </w:r>
      <w:r w:rsidRPr="00BA60EB">
        <w:t xml:space="preserve"> </w:t>
      </w:r>
      <w:r>
        <w:t>КОГБУЗ «Кировская городская больница № 4»;</w:t>
      </w:r>
    </w:p>
    <w:p w:rsidR="000437FD" w:rsidRDefault="000437FD" w:rsidP="003E54E9">
      <w:pPr>
        <w:jc w:val="both"/>
      </w:pPr>
      <w:r>
        <w:t>36.</w:t>
      </w:r>
      <w:r w:rsidRPr="00BA60EB">
        <w:t xml:space="preserve"> </w:t>
      </w:r>
      <w:r>
        <w:t>КОГБУЗ «Кировская городская больница № 5»;</w:t>
      </w:r>
    </w:p>
    <w:p w:rsidR="000437FD" w:rsidRDefault="000437FD" w:rsidP="003E54E9">
      <w:pPr>
        <w:jc w:val="both"/>
      </w:pPr>
      <w:r>
        <w:t>37.</w:t>
      </w:r>
      <w:r w:rsidRPr="00BA60EB">
        <w:t xml:space="preserve"> </w:t>
      </w:r>
      <w:r>
        <w:t>КОГБУЗ «Кировская городская больница № 6 «Лепсе»;</w:t>
      </w:r>
    </w:p>
    <w:p w:rsidR="000437FD" w:rsidRDefault="000437FD" w:rsidP="003E54E9">
      <w:pPr>
        <w:jc w:val="both"/>
      </w:pPr>
      <w:r>
        <w:t>38.</w:t>
      </w:r>
      <w:r w:rsidRPr="00BA60EB">
        <w:t xml:space="preserve"> </w:t>
      </w:r>
      <w:r>
        <w:t>КОГБУЗ «Кировская клиническая больница № 7»;</w:t>
      </w:r>
      <w:r>
        <w:rPr>
          <w:rFonts w:ascii="Arial CYR" w:hAnsi="Arial CYR" w:cs="Arial CYR"/>
          <w:color w:val="000080"/>
          <w:sz w:val="20"/>
          <w:szCs w:val="20"/>
        </w:rPr>
        <w:t xml:space="preserve"> </w:t>
      </w:r>
    </w:p>
    <w:p w:rsidR="000437FD" w:rsidRPr="00A50BA9" w:rsidRDefault="000437FD" w:rsidP="003E54E9">
      <w:pPr>
        <w:jc w:val="both"/>
      </w:pPr>
      <w:r>
        <w:t>39.</w:t>
      </w:r>
      <w:r w:rsidRPr="00BA60EB">
        <w:t xml:space="preserve"> </w:t>
      </w:r>
      <w:r>
        <w:t>КОГБУЗ «</w:t>
      </w:r>
      <w:r w:rsidRPr="00A50BA9">
        <w:t>Кировски</w:t>
      </w:r>
      <w:r>
        <w:t>й клинико-диагностический центр»;</w:t>
      </w:r>
    </w:p>
    <w:p w:rsidR="000437FD" w:rsidRDefault="000437FD" w:rsidP="003E54E9">
      <w:pPr>
        <w:jc w:val="both"/>
      </w:pPr>
      <w:r>
        <w:t>40.</w:t>
      </w:r>
      <w:r w:rsidRPr="00BA60EB">
        <w:t xml:space="preserve"> </w:t>
      </w:r>
      <w:r>
        <w:t>КОГБУЗ «Кировская городская больница № 9»;</w:t>
      </w:r>
    </w:p>
    <w:p w:rsidR="000437FD" w:rsidRDefault="000437FD" w:rsidP="003E54E9">
      <w:pPr>
        <w:jc w:val="both"/>
      </w:pPr>
      <w:r>
        <w:t>41.</w:t>
      </w:r>
      <w:r w:rsidRPr="006513E6">
        <w:t xml:space="preserve"> </w:t>
      </w:r>
      <w:r>
        <w:t>КОГБУЗ «Северная городская клиническая больница»;</w:t>
      </w:r>
    </w:p>
    <w:p w:rsidR="000437FD" w:rsidRDefault="000437FD" w:rsidP="003E54E9">
      <w:pPr>
        <w:jc w:val="both"/>
      </w:pPr>
      <w:r>
        <w:t>42.</w:t>
      </w:r>
      <w:r w:rsidRPr="006513E6">
        <w:t xml:space="preserve"> </w:t>
      </w:r>
      <w:r>
        <w:t>КОГАУЗ «Кировская клиническая стоматологическая поликлиника»;</w:t>
      </w:r>
    </w:p>
    <w:p w:rsidR="000437FD" w:rsidRDefault="000437FD" w:rsidP="003E54E9">
      <w:pPr>
        <w:jc w:val="both"/>
      </w:pPr>
      <w:r>
        <w:t>43.</w:t>
      </w:r>
      <w:r w:rsidRPr="006513E6">
        <w:t xml:space="preserve"> </w:t>
      </w:r>
      <w:r>
        <w:t>КОГБУЗ «Кировский областной госпиталь для ветеранов войн»;</w:t>
      </w:r>
    </w:p>
    <w:p w:rsidR="000437FD" w:rsidRDefault="000437FD" w:rsidP="003E54E9">
      <w:pPr>
        <w:jc w:val="both"/>
      </w:pPr>
      <w:r>
        <w:t>44.</w:t>
      </w:r>
      <w:r w:rsidRPr="006513E6">
        <w:t xml:space="preserve"> </w:t>
      </w:r>
      <w:r>
        <w:t>КОГБУЗ «Кировская клиническая офтальмологическая больница»;</w:t>
      </w:r>
    </w:p>
    <w:p w:rsidR="000437FD" w:rsidRDefault="000437FD" w:rsidP="003E54E9">
      <w:pPr>
        <w:jc w:val="both"/>
      </w:pPr>
      <w:r>
        <w:t>45.</w:t>
      </w:r>
      <w:r w:rsidRPr="006513E6">
        <w:t xml:space="preserve"> </w:t>
      </w:r>
      <w:r>
        <w:t>КОГБУЗ «Кировская инфекционная клиническая больница»;</w:t>
      </w:r>
    </w:p>
    <w:p w:rsidR="000437FD" w:rsidRDefault="000437FD" w:rsidP="003E54E9">
      <w:pPr>
        <w:jc w:val="both"/>
      </w:pPr>
      <w:r>
        <w:t>46</w:t>
      </w:r>
      <w:r w:rsidRPr="00CF0F60">
        <w:t>.Общество с ограниченной ответственностью "Центр эстетической флебологии и восстановительной медицины Гермес"</w:t>
      </w:r>
      <w:r>
        <w:t>;</w:t>
      </w:r>
    </w:p>
    <w:p w:rsidR="000437FD" w:rsidRPr="000D0520" w:rsidRDefault="000437FD" w:rsidP="000D0520">
      <w:pPr>
        <w:jc w:val="both"/>
      </w:pPr>
      <w:r w:rsidRPr="000D0520">
        <w:t>47. Общество с ограниченной ответственностью Центр современной инновационной медицины "АРНИКА"</w:t>
      </w:r>
      <w:r>
        <w:t>;</w:t>
      </w:r>
    </w:p>
    <w:p w:rsidR="000437FD" w:rsidRDefault="000437FD" w:rsidP="003E54E9">
      <w:pPr>
        <w:jc w:val="both"/>
      </w:pPr>
      <w:r w:rsidRPr="002A617F">
        <w:rPr>
          <w:rFonts w:ascii="Arial CYR" w:hAnsi="Arial CYR" w:cs="Arial CYR"/>
          <w:sz w:val="20"/>
          <w:szCs w:val="20"/>
        </w:rPr>
        <w:t>48.</w:t>
      </w:r>
      <w:r>
        <w:rPr>
          <w:rFonts w:ascii="Arial CYR" w:hAnsi="Arial CYR" w:cs="Arial CYR"/>
          <w:color w:val="000080"/>
          <w:sz w:val="20"/>
          <w:szCs w:val="20"/>
        </w:rPr>
        <w:t xml:space="preserve"> </w:t>
      </w:r>
      <w:r>
        <w:t>ООО «</w:t>
      </w:r>
      <w:r w:rsidRPr="002A617F">
        <w:t>Учреждение здравоохра</w:t>
      </w:r>
      <w:r>
        <w:t>нения Медицинский центр Эскулап»;</w:t>
      </w:r>
    </w:p>
    <w:p w:rsidR="000437FD" w:rsidRPr="006D58BB" w:rsidRDefault="000437FD" w:rsidP="006D58BB">
      <w:pPr>
        <w:jc w:val="both"/>
      </w:pPr>
      <w:r w:rsidRPr="006D58BB">
        <w:t>49. ФГБУН «Кировский научно-исследовательский институт гематологии и переливания крови Федерального медико-биологического агентства»</w:t>
      </w:r>
    </w:p>
    <w:p w:rsidR="000437FD" w:rsidRPr="006D58BB" w:rsidRDefault="000437FD" w:rsidP="003E54E9">
      <w:pPr>
        <w:jc w:val="both"/>
      </w:pPr>
    </w:p>
    <w:p w:rsidR="000437FD" w:rsidRPr="006D58BB" w:rsidRDefault="000437FD" w:rsidP="003E54E9">
      <w:pPr>
        <w:jc w:val="both"/>
        <w:rPr>
          <w:b/>
        </w:rPr>
      </w:pPr>
    </w:p>
    <w:p w:rsidR="000437FD" w:rsidRPr="006D58BB" w:rsidRDefault="000437FD" w:rsidP="003E54E9">
      <w:pPr>
        <w:jc w:val="both"/>
        <w:rPr>
          <w:b/>
        </w:rPr>
      </w:pPr>
      <w:r w:rsidRPr="006D58BB">
        <w:rPr>
          <w:b/>
        </w:rPr>
        <w:t xml:space="preserve"> </w:t>
      </w:r>
    </w:p>
    <w:p w:rsidR="000437FD" w:rsidRPr="006D58BB" w:rsidRDefault="000437FD" w:rsidP="003E54E9">
      <w:pPr>
        <w:jc w:val="both"/>
        <w:rPr>
          <w:b/>
        </w:rPr>
      </w:pPr>
      <w:r w:rsidRPr="006D58BB">
        <w:rPr>
          <w:b/>
        </w:rPr>
        <w:t xml:space="preserve">        2. Филиал  закрытого акционерного общества «Медицинская акционерная страховая компания»  в городе Кирове:</w:t>
      </w:r>
    </w:p>
    <w:p w:rsidR="000437FD" w:rsidRPr="00215563" w:rsidRDefault="000437FD" w:rsidP="003E54E9">
      <w:pPr>
        <w:jc w:val="both"/>
      </w:pPr>
      <w:r>
        <w:t xml:space="preserve"> 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 «Зуевская центральная районная больница»;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 «Унинская центральная районная больница»;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 «Фаленская центральная районная больница»;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 «Кильмезская центральная районная больница»;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 «Куменская центральная районная больница»;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 «Немская центральная районная больница»;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 «Нолинская центральная районная больница»;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 «Сунская центральная районная больница»;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 «Свечинская центральная районная больница»;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 «Вятскополянская центральная районная больница»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 «Малмыжская центральная районная больница»;</w:t>
      </w:r>
    </w:p>
    <w:p w:rsidR="000437FD" w:rsidRDefault="000437FD" w:rsidP="000D0520">
      <w:pPr>
        <w:numPr>
          <w:ilvl w:val="0"/>
          <w:numId w:val="5"/>
        </w:numPr>
        <w:tabs>
          <w:tab w:val="clear" w:pos="360"/>
        </w:tabs>
        <w:ind w:left="0" w:firstLine="0"/>
        <w:jc w:val="both"/>
      </w:pPr>
      <w:r>
        <w:t>КОГБУЗ «Слободская центральная районная больница имени академика А.Н.Бакулева»;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«Нагорская центральная районная больница»;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«Белохолуницкая центральная районная больница»;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«Афанасьевская центральная районная больница»;</w:t>
      </w:r>
    </w:p>
    <w:p w:rsidR="000437FD" w:rsidRDefault="000437FD" w:rsidP="00F04333">
      <w:pPr>
        <w:numPr>
          <w:ilvl w:val="0"/>
          <w:numId w:val="5"/>
        </w:numPr>
        <w:jc w:val="both"/>
      </w:pPr>
      <w:r>
        <w:t>КОГБУЗ «Омутнинская центральная районная больница»;</w:t>
      </w:r>
    </w:p>
    <w:p w:rsidR="000437FD" w:rsidRPr="000D0520" w:rsidRDefault="000437FD" w:rsidP="00F04333">
      <w:pPr>
        <w:numPr>
          <w:ilvl w:val="0"/>
          <w:numId w:val="5"/>
        </w:numPr>
        <w:jc w:val="both"/>
      </w:pPr>
      <w:r w:rsidRPr="000D0520">
        <w:t>ФКУЗ «МСЧ № 43 Федеральной службы исполнения наказаний»;</w:t>
      </w:r>
    </w:p>
    <w:p w:rsidR="000437FD" w:rsidRPr="000D0520" w:rsidRDefault="000437FD" w:rsidP="00F04333">
      <w:pPr>
        <w:numPr>
          <w:ilvl w:val="0"/>
          <w:numId w:val="5"/>
        </w:numPr>
        <w:jc w:val="both"/>
      </w:pPr>
      <w:r>
        <w:t xml:space="preserve">НУЗ </w:t>
      </w:r>
      <w:r w:rsidRPr="000D0520">
        <w:t>«Отделенческая клиническая больница на ст. Киров ОАО «Российские железные дороги»;</w:t>
      </w:r>
    </w:p>
    <w:p w:rsidR="000437FD" w:rsidRPr="000D0520" w:rsidRDefault="000437FD" w:rsidP="00F04333">
      <w:pPr>
        <w:jc w:val="both"/>
      </w:pPr>
      <w:r w:rsidRPr="000D0520">
        <w:t>19.ФБУЗ «Медико-санитарная часть №52» Федерального медико-биологического агентства;</w:t>
      </w:r>
    </w:p>
    <w:p w:rsidR="000437FD" w:rsidRDefault="000437FD" w:rsidP="00F04333">
      <w:pPr>
        <w:jc w:val="both"/>
      </w:pPr>
      <w:r>
        <w:t>20. КОГБУЗ «Кировский областной диагностический центр»;</w:t>
      </w:r>
    </w:p>
    <w:p w:rsidR="000437FD" w:rsidRDefault="000437FD" w:rsidP="000D0520">
      <w:pPr>
        <w:jc w:val="both"/>
      </w:pPr>
      <w:r>
        <w:t>21. КОГБУЗ «Кировская областная клиническая больница №3»;</w:t>
      </w:r>
    </w:p>
    <w:p w:rsidR="000437FD" w:rsidRDefault="000437FD" w:rsidP="000D0520">
      <w:pPr>
        <w:jc w:val="both"/>
      </w:pPr>
      <w:r>
        <w:t>22. КОГБУЗ «Кировский областной клинический онкологический диспансер»;</w:t>
      </w:r>
    </w:p>
    <w:p w:rsidR="000437FD" w:rsidRDefault="000437FD" w:rsidP="000D0520">
      <w:pPr>
        <w:jc w:val="both"/>
      </w:pPr>
      <w:r>
        <w:t>23. КОГБУЗ «Кировская областная клиническая больница»;</w:t>
      </w:r>
    </w:p>
    <w:p w:rsidR="000437FD" w:rsidRDefault="000437FD" w:rsidP="000D0520">
      <w:pPr>
        <w:jc w:val="both"/>
      </w:pPr>
      <w:r>
        <w:t>24. КОГБУЗ «Кировский областной клинический перинатальный центр»;</w:t>
      </w:r>
    </w:p>
    <w:p w:rsidR="000437FD" w:rsidRDefault="000437FD" w:rsidP="000D0520">
      <w:pPr>
        <w:jc w:val="both"/>
      </w:pPr>
      <w:r>
        <w:t>25. КОГБУЗ «Кировская городская клиническая больница № 1»;</w:t>
      </w:r>
    </w:p>
    <w:p w:rsidR="000437FD" w:rsidRDefault="000437FD" w:rsidP="000D0520">
      <w:pPr>
        <w:jc w:val="both"/>
      </w:pPr>
      <w:r>
        <w:t>26. КОГБУЗ «Кировская городская больница № 2»;</w:t>
      </w:r>
    </w:p>
    <w:p w:rsidR="000437FD" w:rsidRDefault="000437FD" w:rsidP="000D0520">
      <w:pPr>
        <w:jc w:val="both"/>
      </w:pPr>
      <w:r>
        <w:t>27. КОГБУЗ «Кировская городская больница № 4»;</w:t>
      </w:r>
    </w:p>
    <w:p w:rsidR="000437FD" w:rsidRDefault="000437FD" w:rsidP="000D0520">
      <w:pPr>
        <w:jc w:val="both"/>
      </w:pPr>
      <w:r>
        <w:t>28. КОГБУЗ «Кировская городская больница № 5»;</w:t>
      </w:r>
    </w:p>
    <w:p w:rsidR="000437FD" w:rsidRDefault="000437FD" w:rsidP="000D0520">
      <w:pPr>
        <w:jc w:val="both"/>
      </w:pPr>
      <w:r>
        <w:t>29. КОГБУЗ «Кировская городская больница № 6 «Лепсе»;</w:t>
      </w:r>
    </w:p>
    <w:p w:rsidR="000437FD" w:rsidRDefault="000437FD" w:rsidP="000D0520">
      <w:pPr>
        <w:jc w:val="both"/>
      </w:pPr>
      <w:r>
        <w:t>30. КОГБУЗ «Кировская клиническая больница № 7»;</w:t>
      </w:r>
    </w:p>
    <w:p w:rsidR="000437FD" w:rsidRDefault="000437FD" w:rsidP="000D0520">
      <w:pPr>
        <w:jc w:val="both"/>
      </w:pPr>
      <w:r>
        <w:t>31. КОГБУЗ «Кировская городская больница № 9»;</w:t>
      </w:r>
    </w:p>
    <w:p w:rsidR="000437FD" w:rsidRDefault="000437FD" w:rsidP="000D0520">
      <w:pPr>
        <w:jc w:val="both"/>
      </w:pPr>
      <w:r>
        <w:t>32. КОГБУЗ «Северная городская клиническая больница»;</w:t>
      </w:r>
    </w:p>
    <w:p w:rsidR="000437FD" w:rsidRDefault="000437FD" w:rsidP="000D0520">
      <w:pPr>
        <w:jc w:val="both"/>
      </w:pPr>
      <w:r>
        <w:t>33. КОГБУЗ «Кировская клиническая стоматологическая поликлиника»;</w:t>
      </w:r>
    </w:p>
    <w:p w:rsidR="000437FD" w:rsidRDefault="000437FD" w:rsidP="000D0520">
      <w:pPr>
        <w:jc w:val="both"/>
      </w:pPr>
      <w:r>
        <w:t>34. КОГБУЗ «Кировский областной госпиталь для ветеранов войн»;</w:t>
      </w:r>
    </w:p>
    <w:p w:rsidR="000437FD" w:rsidRDefault="000437FD" w:rsidP="000D0520">
      <w:pPr>
        <w:jc w:val="both"/>
      </w:pPr>
      <w:r>
        <w:t>35. КОГБУЗ «Кировская инфекционная клиническая больница»;</w:t>
      </w:r>
    </w:p>
    <w:p w:rsidR="000437FD" w:rsidRDefault="000437FD" w:rsidP="000D0520">
      <w:pPr>
        <w:jc w:val="both"/>
      </w:pPr>
      <w:r>
        <w:t>36. КОГБУЗ «Кировская клиническая офтальмологическая больница»;</w:t>
      </w:r>
    </w:p>
    <w:p w:rsidR="000437FD" w:rsidRDefault="000437FD" w:rsidP="000D0520">
      <w:pPr>
        <w:jc w:val="both"/>
      </w:pPr>
      <w:r>
        <w:t>37. КОГБУЗ «Кирово-Чепецкая городская стоматологическая поликлиника»;</w:t>
      </w:r>
    </w:p>
    <w:p w:rsidR="000437FD" w:rsidRDefault="000437FD" w:rsidP="000D0520">
      <w:pPr>
        <w:jc w:val="both"/>
      </w:pPr>
      <w:r>
        <w:t>38. КОГБУЗ «Детский клинический консультативно-диагностический центр»;</w:t>
      </w:r>
    </w:p>
    <w:p w:rsidR="000437FD" w:rsidRDefault="000437FD" w:rsidP="000D0520">
      <w:pPr>
        <w:jc w:val="both"/>
      </w:pPr>
      <w:r>
        <w:t>39. КОГБУЗ «Кировская областная детская клиническая больница»;</w:t>
      </w:r>
    </w:p>
    <w:p w:rsidR="000437FD" w:rsidRPr="002A617F" w:rsidRDefault="000437FD" w:rsidP="000D0520">
      <w:pPr>
        <w:jc w:val="both"/>
      </w:pPr>
      <w:r>
        <w:t xml:space="preserve">40. ООО «ПрофиденТ». </w:t>
      </w:r>
    </w:p>
    <w:p w:rsidR="000437FD" w:rsidRDefault="000437FD" w:rsidP="003E54E9">
      <w:pPr>
        <w:jc w:val="both"/>
      </w:pPr>
      <w:r>
        <w:t xml:space="preserve"> </w:t>
      </w:r>
    </w:p>
    <w:p w:rsidR="000437FD" w:rsidRDefault="000437FD" w:rsidP="003E54E9">
      <w:pPr>
        <w:jc w:val="both"/>
      </w:pPr>
    </w:p>
    <w:p w:rsidR="000437FD" w:rsidRPr="00D635B6" w:rsidRDefault="000437FD" w:rsidP="003E54E9">
      <w:pPr>
        <w:rPr>
          <w:b/>
        </w:rPr>
      </w:pPr>
      <w:r w:rsidRPr="00D635B6">
        <w:rPr>
          <w:b/>
        </w:rPr>
        <w:t>3. Филиал Общества с ограниченной ответственностью «Страховая компания «Ингосстрах-М» в городе Кирове:</w:t>
      </w:r>
    </w:p>
    <w:p w:rsidR="000437FD" w:rsidRDefault="000437FD" w:rsidP="003E54E9">
      <w:r>
        <w:rPr>
          <w:rFonts w:ascii="Arial CYR" w:hAnsi="Arial CYR" w:cs="Arial CYR"/>
          <w:color w:val="000080"/>
          <w:sz w:val="20"/>
          <w:szCs w:val="20"/>
        </w:rPr>
        <w:t xml:space="preserve"> </w:t>
      </w:r>
    </w:p>
    <w:p w:rsidR="000437FD" w:rsidRDefault="000437FD" w:rsidP="003E54E9">
      <w:pPr>
        <w:jc w:val="both"/>
      </w:pPr>
      <w:r>
        <w:t xml:space="preserve">1.КОГБУЗ «Кировский областной клинический кожно-венерологический              </w:t>
      </w:r>
    </w:p>
    <w:p w:rsidR="000437FD" w:rsidRDefault="000437FD" w:rsidP="003E54E9">
      <w:pPr>
        <w:jc w:val="both"/>
      </w:pPr>
      <w:r>
        <w:t>диспансер»;</w:t>
      </w:r>
    </w:p>
    <w:p w:rsidR="000437FD" w:rsidRDefault="000437FD" w:rsidP="003E54E9">
      <w:pPr>
        <w:jc w:val="both"/>
      </w:pPr>
      <w:r>
        <w:t>2.</w:t>
      </w:r>
      <w:r w:rsidRPr="003250D6">
        <w:t xml:space="preserve"> </w:t>
      </w:r>
      <w:r>
        <w:t>КОГБУЗ «Кировский областной диагностический центр»;</w:t>
      </w:r>
    </w:p>
    <w:p w:rsidR="000437FD" w:rsidRDefault="000437FD" w:rsidP="003E54E9">
      <w:pPr>
        <w:jc w:val="both"/>
      </w:pPr>
      <w:r>
        <w:t>3.</w:t>
      </w:r>
      <w:r w:rsidRPr="003250D6">
        <w:t xml:space="preserve"> </w:t>
      </w:r>
      <w:r>
        <w:t>КОГБУЗ «Областной гериатрический центр»;</w:t>
      </w:r>
    </w:p>
    <w:p w:rsidR="000437FD" w:rsidRDefault="000437FD" w:rsidP="003E54E9">
      <w:pPr>
        <w:jc w:val="both"/>
      </w:pPr>
      <w:r>
        <w:t>4.</w:t>
      </w:r>
      <w:r w:rsidRPr="003250D6">
        <w:t xml:space="preserve"> </w:t>
      </w:r>
      <w:r>
        <w:t>КОГБУЗ «Кировская областная больница восстановительного лечения»;</w:t>
      </w:r>
    </w:p>
    <w:p w:rsidR="000437FD" w:rsidRDefault="000437FD" w:rsidP="003E54E9">
      <w:pPr>
        <w:jc w:val="both"/>
      </w:pPr>
      <w:r>
        <w:t>5.</w:t>
      </w:r>
      <w:r w:rsidRPr="003250D6">
        <w:t xml:space="preserve"> </w:t>
      </w:r>
      <w:r>
        <w:t>КОГБУЗ «Кировская клиническая больница № 7»;</w:t>
      </w:r>
    </w:p>
    <w:p w:rsidR="000437FD" w:rsidRDefault="000437FD" w:rsidP="003E54E9">
      <w:pPr>
        <w:jc w:val="both"/>
      </w:pPr>
      <w:r>
        <w:t>6.</w:t>
      </w:r>
      <w:r w:rsidRPr="003250D6">
        <w:t xml:space="preserve"> </w:t>
      </w:r>
      <w:r>
        <w:t>КОГБУЗ «Кировская областная клиническая больница»;</w:t>
      </w:r>
    </w:p>
    <w:p w:rsidR="000437FD" w:rsidRDefault="000437FD" w:rsidP="003E54E9">
      <w:pPr>
        <w:jc w:val="both"/>
      </w:pPr>
      <w:r>
        <w:t xml:space="preserve">7.ФКУЗ «Медико-санитарная часть Министерства внутренних дел Российской </w:t>
      </w:r>
    </w:p>
    <w:p w:rsidR="000437FD" w:rsidRDefault="000437FD" w:rsidP="003E54E9">
      <w:pPr>
        <w:jc w:val="both"/>
      </w:pPr>
      <w:r>
        <w:t>Федерации по Кировской области»;</w:t>
      </w:r>
    </w:p>
    <w:p w:rsidR="000437FD" w:rsidRPr="000D0520" w:rsidRDefault="000437FD" w:rsidP="00DA487F">
      <w:pPr>
        <w:jc w:val="both"/>
      </w:pPr>
      <w:r>
        <w:t>8. ФБУЗ «</w:t>
      </w:r>
      <w:r w:rsidRPr="000D0520">
        <w:t>Медико-санитарная часть №52» Федерального медико-биологического агентства;</w:t>
      </w:r>
    </w:p>
    <w:p w:rsidR="000437FD" w:rsidRDefault="000437FD" w:rsidP="003E54E9">
      <w:pPr>
        <w:jc w:val="both"/>
      </w:pPr>
      <w:r>
        <w:t>9.</w:t>
      </w:r>
      <w:r w:rsidRPr="003250D6">
        <w:t xml:space="preserve"> </w:t>
      </w:r>
      <w:r>
        <w:t>КОГБУЗ «Слободская центральная районная больница имени академика А.Н.Бакулева»;</w:t>
      </w:r>
    </w:p>
    <w:p w:rsidR="000437FD" w:rsidRDefault="000437FD" w:rsidP="006D58BB">
      <w:pPr>
        <w:jc w:val="both"/>
      </w:pPr>
      <w:r>
        <w:t>10.КОГБУЗ «Северная городская клиническая больница»;</w:t>
      </w:r>
    </w:p>
    <w:p w:rsidR="000437FD" w:rsidRDefault="000437FD" w:rsidP="006D58BB">
      <w:pPr>
        <w:jc w:val="both"/>
      </w:pPr>
      <w:r>
        <w:t xml:space="preserve">11.МЧУ ДПО </w:t>
      </w:r>
      <w:r w:rsidRPr="006D58BB">
        <w:t>«Нефросовет»</w:t>
      </w:r>
      <w:r>
        <w:t>;</w:t>
      </w:r>
    </w:p>
    <w:p w:rsidR="000437FD" w:rsidRDefault="000437FD" w:rsidP="006D58BB">
      <w:pPr>
        <w:jc w:val="both"/>
        <w:rPr>
          <w:rFonts w:ascii="Arial CYR" w:hAnsi="Arial CYR" w:cs="Arial CYR"/>
          <w:color w:val="000080"/>
          <w:sz w:val="20"/>
          <w:szCs w:val="20"/>
        </w:rPr>
      </w:pPr>
      <w:r>
        <w:t>12. КОГБУЗ «Кировский родильный дом № 1».</w:t>
      </w:r>
    </w:p>
    <w:p w:rsidR="000437FD" w:rsidRPr="0080670B" w:rsidRDefault="000437FD" w:rsidP="003E54E9">
      <w:pPr>
        <w:jc w:val="both"/>
      </w:pPr>
    </w:p>
    <w:p w:rsidR="000437FD" w:rsidRDefault="000437FD" w:rsidP="003E54E9">
      <w:pPr>
        <w:jc w:val="both"/>
      </w:pPr>
    </w:p>
    <w:p w:rsidR="000437FD" w:rsidRPr="00D635B6" w:rsidRDefault="000437FD" w:rsidP="003E54E9">
      <w:pPr>
        <w:jc w:val="both"/>
        <w:rPr>
          <w:b/>
        </w:rPr>
      </w:pPr>
      <w:r w:rsidRPr="00D635B6">
        <w:rPr>
          <w:b/>
        </w:rPr>
        <w:t>4.Филиал ООО «РГС-Медицина» - «Росгосстрах-Киров-Медицина»:</w:t>
      </w:r>
    </w:p>
    <w:p w:rsidR="000437FD" w:rsidRDefault="000437FD" w:rsidP="003E54E9">
      <w:pPr>
        <w:jc w:val="both"/>
      </w:pPr>
      <w:r>
        <w:t xml:space="preserve"> </w:t>
      </w:r>
    </w:p>
    <w:p w:rsidR="000437FD" w:rsidRDefault="000437FD" w:rsidP="003E54E9">
      <w:pPr>
        <w:jc w:val="both"/>
      </w:pPr>
      <w:r>
        <w:t>1.КОГБУЗ «Кировская городская больница № 2»;</w:t>
      </w:r>
    </w:p>
    <w:p w:rsidR="000437FD" w:rsidRDefault="000437FD" w:rsidP="003E54E9">
      <w:pPr>
        <w:jc w:val="both"/>
      </w:pPr>
      <w:r>
        <w:t>2.КОГБУЗ «Кировская городская клиническая больница № 1»;</w:t>
      </w:r>
    </w:p>
    <w:p w:rsidR="000437FD" w:rsidRDefault="000437FD" w:rsidP="003E54E9">
      <w:pPr>
        <w:jc w:val="both"/>
      </w:pPr>
      <w:r>
        <w:t>3.КОГБУЗ «</w:t>
      </w:r>
      <w:r w:rsidRPr="00A50BA9">
        <w:t>Кировски</w:t>
      </w:r>
      <w:r>
        <w:t xml:space="preserve">й клинико-диагностический центр»;  </w:t>
      </w:r>
    </w:p>
    <w:p w:rsidR="000437FD" w:rsidRDefault="000437FD" w:rsidP="003E54E9">
      <w:pPr>
        <w:jc w:val="both"/>
      </w:pPr>
      <w:r>
        <w:t>4.КОГБУЗ «Северная городская клиническая больница»;</w:t>
      </w:r>
    </w:p>
    <w:p w:rsidR="000437FD" w:rsidRDefault="000437FD" w:rsidP="003E54E9">
      <w:pPr>
        <w:jc w:val="both"/>
      </w:pPr>
      <w:r>
        <w:t>5.КОГАУЗ «Кировская клиническая офтальмологическая больница»;</w:t>
      </w:r>
    </w:p>
    <w:p w:rsidR="000437FD" w:rsidRDefault="000437FD" w:rsidP="003E54E9">
      <w:pPr>
        <w:jc w:val="both"/>
      </w:pPr>
      <w:r>
        <w:t>6.КОГБУЗ «Кировская областная клиническая больница»;</w:t>
      </w:r>
    </w:p>
    <w:p w:rsidR="000437FD" w:rsidRDefault="000437FD" w:rsidP="003E54E9">
      <w:pPr>
        <w:jc w:val="both"/>
      </w:pPr>
      <w:r>
        <w:t>7.КОГБУЗ «Кировский областной клинический кожно-венерологический диспансер»;</w:t>
      </w:r>
    </w:p>
    <w:p w:rsidR="000437FD" w:rsidRDefault="000437FD" w:rsidP="003E54E9">
      <w:pPr>
        <w:jc w:val="both"/>
      </w:pPr>
      <w:r>
        <w:t>8.КОГБУЗ «Кировский областной клинический онкологический диспансер»;</w:t>
      </w:r>
    </w:p>
    <w:p w:rsidR="000437FD" w:rsidRDefault="000437FD" w:rsidP="003E54E9">
      <w:pPr>
        <w:jc w:val="both"/>
      </w:pPr>
      <w:r>
        <w:t>9.КОГБУЗ «Белохолуницкая центральная районная больница»;</w:t>
      </w:r>
    </w:p>
    <w:p w:rsidR="000437FD" w:rsidRDefault="000437FD" w:rsidP="003E54E9">
      <w:pPr>
        <w:jc w:val="both"/>
      </w:pPr>
      <w:r>
        <w:t>10.КОГБУЗ «Оричевская центральная районная больница»;</w:t>
      </w:r>
    </w:p>
    <w:p w:rsidR="000437FD" w:rsidRDefault="000437FD" w:rsidP="003E54E9">
      <w:pPr>
        <w:jc w:val="both"/>
      </w:pPr>
      <w:r>
        <w:t>11.КОГБУЗ «Кирово-Чепецкая центральная районная больница»;</w:t>
      </w:r>
    </w:p>
    <w:p w:rsidR="000437FD" w:rsidRDefault="000437FD" w:rsidP="003E54E9">
      <w:pPr>
        <w:jc w:val="both"/>
      </w:pPr>
      <w:r w:rsidRPr="00DA487F">
        <w:t xml:space="preserve">12.ГБОУ ВПО </w:t>
      </w:r>
      <w:r>
        <w:t>«</w:t>
      </w:r>
      <w:r w:rsidRPr="00DA487F">
        <w:t xml:space="preserve">Кировская </w:t>
      </w:r>
      <w:r>
        <w:t>государственная медицинская академия» Министерства здравоохранения Российской Федерации.</w:t>
      </w:r>
    </w:p>
    <w:sectPr w:rsidR="000437FD" w:rsidSect="00215563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74A62"/>
    <w:multiLevelType w:val="hybridMultilevel"/>
    <w:tmpl w:val="9AAE8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85684A"/>
    <w:multiLevelType w:val="hybridMultilevel"/>
    <w:tmpl w:val="2CDEB53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29408E2"/>
    <w:multiLevelType w:val="multilevel"/>
    <w:tmpl w:val="04190023"/>
    <w:lvl w:ilvl="0">
      <w:start w:val="1"/>
      <w:numFmt w:val="upperRoman"/>
      <w:pStyle w:val="Heading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">
    <w:nsid w:val="42125DB4"/>
    <w:multiLevelType w:val="hybridMultilevel"/>
    <w:tmpl w:val="5AC255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578D0956"/>
    <w:multiLevelType w:val="hybridMultilevel"/>
    <w:tmpl w:val="DAC6844E"/>
    <w:lvl w:ilvl="0" w:tplc="608A28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62F84DD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31B9"/>
    <w:rsid w:val="00011F4E"/>
    <w:rsid w:val="000437FD"/>
    <w:rsid w:val="000D0520"/>
    <w:rsid w:val="000D4684"/>
    <w:rsid w:val="000E31B9"/>
    <w:rsid w:val="000E5D6D"/>
    <w:rsid w:val="001069BB"/>
    <w:rsid w:val="0011294B"/>
    <w:rsid w:val="00116B57"/>
    <w:rsid w:val="001562EC"/>
    <w:rsid w:val="00195F6F"/>
    <w:rsid w:val="001E7B9F"/>
    <w:rsid w:val="001F5849"/>
    <w:rsid w:val="0021350D"/>
    <w:rsid w:val="00215563"/>
    <w:rsid w:val="00274601"/>
    <w:rsid w:val="002A0E9E"/>
    <w:rsid w:val="002A481E"/>
    <w:rsid w:val="002A617F"/>
    <w:rsid w:val="003069E7"/>
    <w:rsid w:val="003250D6"/>
    <w:rsid w:val="00332989"/>
    <w:rsid w:val="00333D48"/>
    <w:rsid w:val="00342D79"/>
    <w:rsid w:val="003545CB"/>
    <w:rsid w:val="00360B73"/>
    <w:rsid w:val="003830EC"/>
    <w:rsid w:val="0038423F"/>
    <w:rsid w:val="00384EA3"/>
    <w:rsid w:val="003A756B"/>
    <w:rsid w:val="003B105E"/>
    <w:rsid w:val="003D134C"/>
    <w:rsid w:val="003D1D8B"/>
    <w:rsid w:val="003D5F52"/>
    <w:rsid w:val="003E3699"/>
    <w:rsid w:val="003E54E9"/>
    <w:rsid w:val="003F5CF9"/>
    <w:rsid w:val="004278CD"/>
    <w:rsid w:val="00487D4F"/>
    <w:rsid w:val="004A7593"/>
    <w:rsid w:val="004B7DB5"/>
    <w:rsid w:val="005072E9"/>
    <w:rsid w:val="00571441"/>
    <w:rsid w:val="005754BF"/>
    <w:rsid w:val="00585069"/>
    <w:rsid w:val="005A23C6"/>
    <w:rsid w:val="005D7EEF"/>
    <w:rsid w:val="00610D11"/>
    <w:rsid w:val="00623CDF"/>
    <w:rsid w:val="00641174"/>
    <w:rsid w:val="006513E6"/>
    <w:rsid w:val="006D58BB"/>
    <w:rsid w:val="006E1F19"/>
    <w:rsid w:val="00711B6B"/>
    <w:rsid w:val="00742285"/>
    <w:rsid w:val="007B4BC0"/>
    <w:rsid w:val="007D27C2"/>
    <w:rsid w:val="007E0B80"/>
    <w:rsid w:val="0080670B"/>
    <w:rsid w:val="0088565D"/>
    <w:rsid w:val="008A4029"/>
    <w:rsid w:val="009068E6"/>
    <w:rsid w:val="009329D6"/>
    <w:rsid w:val="00940D10"/>
    <w:rsid w:val="00960C1D"/>
    <w:rsid w:val="00992BE1"/>
    <w:rsid w:val="009E30C6"/>
    <w:rsid w:val="00A00970"/>
    <w:rsid w:val="00A37736"/>
    <w:rsid w:val="00A45744"/>
    <w:rsid w:val="00A50BA9"/>
    <w:rsid w:val="00A57D00"/>
    <w:rsid w:val="00A77E4B"/>
    <w:rsid w:val="00AB4BED"/>
    <w:rsid w:val="00AE63B6"/>
    <w:rsid w:val="00AF349B"/>
    <w:rsid w:val="00B30527"/>
    <w:rsid w:val="00B676E6"/>
    <w:rsid w:val="00B869B8"/>
    <w:rsid w:val="00BA1062"/>
    <w:rsid w:val="00BA60EB"/>
    <w:rsid w:val="00BB2F58"/>
    <w:rsid w:val="00BB5D30"/>
    <w:rsid w:val="00BE6A13"/>
    <w:rsid w:val="00C01812"/>
    <w:rsid w:val="00C12721"/>
    <w:rsid w:val="00C57AF2"/>
    <w:rsid w:val="00C77A49"/>
    <w:rsid w:val="00CD494A"/>
    <w:rsid w:val="00CF0F60"/>
    <w:rsid w:val="00D21B30"/>
    <w:rsid w:val="00D55361"/>
    <w:rsid w:val="00D635B6"/>
    <w:rsid w:val="00D96863"/>
    <w:rsid w:val="00DA487F"/>
    <w:rsid w:val="00DA4D0C"/>
    <w:rsid w:val="00DC0916"/>
    <w:rsid w:val="00DC3045"/>
    <w:rsid w:val="00E13471"/>
    <w:rsid w:val="00E16299"/>
    <w:rsid w:val="00E2501F"/>
    <w:rsid w:val="00E40FB8"/>
    <w:rsid w:val="00E86250"/>
    <w:rsid w:val="00E972EA"/>
    <w:rsid w:val="00ED14FF"/>
    <w:rsid w:val="00ED586F"/>
    <w:rsid w:val="00F04333"/>
    <w:rsid w:val="00F11F10"/>
    <w:rsid w:val="00F12B90"/>
    <w:rsid w:val="00F16804"/>
    <w:rsid w:val="00F728E5"/>
    <w:rsid w:val="00F75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2E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0C1D"/>
    <w:pPr>
      <w:keepNext/>
      <w:numPr>
        <w:numId w:val="1"/>
      </w:numPr>
      <w:jc w:val="center"/>
      <w:outlineLvl w:val="0"/>
    </w:pPr>
    <w:rPr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C1D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0C1D"/>
    <w:pPr>
      <w:keepNext/>
      <w:numPr>
        <w:ilvl w:val="2"/>
        <w:numId w:val="1"/>
      </w:numPr>
      <w:jc w:val="right"/>
      <w:outlineLvl w:val="2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60C1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60C1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60C1D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960C1D"/>
    <w:pPr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960C1D"/>
    <w:rPr>
      <w:rFonts w:ascii="Times New Roman" w:hAnsi="Times New Roman" w:cs="Times New Roman"/>
      <w:b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F34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40F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0FB8"/>
    <w:rPr>
      <w:rFonts w:ascii="Tahoma" w:hAnsi="Tahoma" w:cs="Tahoma"/>
      <w:sz w:val="16"/>
      <w:szCs w:val="16"/>
      <w:lang w:eastAsia="ru-RU"/>
    </w:rPr>
  </w:style>
  <w:style w:type="paragraph" w:customStyle="1" w:styleId="a">
    <w:name w:val="Абзац списка"/>
    <w:basedOn w:val="Normal"/>
    <w:uiPriority w:val="99"/>
    <w:rsid w:val="002A0E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22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1022</TotalTime>
  <Pages>5</Pages>
  <Words>1616</Words>
  <Characters>9215</Characters>
  <Application>Microsoft Office Outlook</Application>
  <DocSecurity>0</DocSecurity>
  <Lines>0</Lines>
  <Paragraphs>0</Paragraphs>
  <ScaleCrop>false</ScaleCrop>
  <Company>Название организации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некоммерческое финансово-кредитное учреждение</dc:title>
  <dc:subject/>
  <dc:creator>Максимова Е.В.</dc:creator>
  <cp:keywords/>
  <dc:description/>
  <cp:lastModifiedBy>Лобанова Ираида Павловна</cp:lastModifiedBy>
  <cp:revision>21</cp:revision>
  <cp:lastPrinted>2015-02-03T12:34:00Z</cp:lastPrinted>
  <dcterms:created xsi:type="dcterms:W3CDTF">2014-12-22T12:43:00Z</dcterms:created>
  <dcterms:modified xsi:type="dcterms:W3CDTF">2015-02-06T10:59:00Z</dcterms:modified>
</cp:coreProperties>
</file>